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7FE5009"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02556E" w:rsidRPr="00447313">
              <w:t>0</w:t>
            </w:r>
            <w:r w:rsidRPr="00447313">
              <w:t>.</w:t>
            </w:r>
            <w:r w:rsidR="007A04B0">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C0D5D">
              <w:rPr>
                <w:sz w:val="32"/>
              </w:rPr>
              <w:t>4</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5A87DE30" w:rsidR="003816A4" w:rsidRPr="00D55895" w:rsidRDefault="003816A4" w:rsidP="003816A4">
            <w:pPr>
              <w:pStyle w:val="ZT"/>
              <w:framePr w:wrap="auto" w:hAnchor="text" w:yAlign="inline"/>
            </w:pPr>
            <w:r w:rsidRPr="00D55895">
              <w:t xml:space="preserve">Document </w:t>
            </w:r>
            <w:r w:rsidR="0092303D">
              <w:t>1</w:t>
            </w:r>
            <w:r w:rsidRPr="00D55895">
              <w:t xml:space="preserve">: </w:t>
            </w:r>
            <w:r w:rsidR="0092303D">
              <w:t xml:space="preserve">Algorithm </w:t>
            </w:r>
            <w:r w:rsidR="00D854E7">
              <w:t>S</w:t>
            </w:r>
            <w:r w:rsidR="0092303D">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DEF1108" w14:textId="2F8F5430" w:rsidR="006C1A8A" w:rsidRPr="006C1A8A" w:rsidRDefault="006C1A8A" w:rsidP="006C1A8A">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66F5E3DB" w14:textId="31088465" w:rsidR="006C1A8A" w:rsidRPr="006B3297" w:rsidRDefault="006C1A8A" w:rsidP="006C1A8A">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Algorithms specification.</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CA10FC" w14:textId="77777777" w:rsidR="006C1A8A" w:rsidRDefault="006C1A8A" w:rsidP="006C1A8A">
      <w:pPr>
        <w:pStyle w:val="EX"/>
      </w:pPr>
      <w:r>
        <w:t>[1]</w:t>
      </w:r>
      <w:r>
        <w:tab/>
        <w:t>3GPP TR 21.905: "Vocabulary for 3GPP Specifications".</w:t>
      </w:r>
    </w:p>
    <w:p w14:paraId="26FA502A" w14:textId="77777777" w:rsidR="006C1A8A" w:rsidRDefault="006C1A8A" w:rsidP="006C1A8A">
      <w:pPr>
        <w:pStyle w:val="EX"/>
      </w:pPr>
      <w:r>
        <w:t>…</w:t>
      </w:r>
    </w:p>
    <w:p w14:paraId="6BE23312" w14:textId="77777777" w:rsidR="006C1A8A" w:rsidRDefault="006C1A8A" w:rsidP="006C1A8A">
      <w:pPr>
        <w:pStyle w:val="EX"/>
      </w:pPr>
      <w:r>
        <w:t>[x]</w:t>
      </w:r>
      <w:r>
        <w:tab/>
        <w:t>&lt;doctype&gt; &lt;#&gt;[ ([up to and including]{yyyy[-mm]|V&lt;a[.b[.c]]&gt;}[onwards])]: "&lt;Title&gt;".</w:t>
      </w:r>
    </w:p>
    <w:p w14:paraId="5FCE353E" w14:textId="77777777" w:rsidR="006C1A8A" w:rsidRDefault="006C1A8A" w:rsidP="006C1A8A">
      <w:pPr>
        <w:pStyle w:val="EditorsNote"/>
        <w:ind w:left="0" w:firstLine="0"/>
        <w:rPr>
          <w:rFonts w:eastAsia="SimSun"/>
        </w:rPr>
      </w:pPr>
    </w:p>
    <w:p w14:paraId="04DD8789" w14:textId="77777777" w:rsidR="006C1A8A" w:rsidRDefault="006C1A8A" w:rsidP="006C1A8A">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372F8AB7" w14:textId="77777777" w:rsidR="006C1A8A" w:rsidRDefault="006C1A8A" w:rsidP="006C1A8A">
      <w:pPr>
        <w:pStyle w:val="EditorsNote"/>
        <w:ind w:left="851"/>
        <w:rPr>
          <w:rFonts w:eastAsia="SimSun"/>
        </w:rPr>
      </w:pPr>
      <w:r>
        <w:rPr>
          <w:rFonts w:eastAsia="SimSun"/>
        </w:rPr>
        <w:t xml:space="preserve">Editor’s Note: This clause will contain all the definitions, symbols and abbreviations applicable to present document. </w:t>
      </w:r>
    </w:p>
    <w:p w14:paraId="74BCFF93" w14:textId="77777777" w:rsidR="006C1A8A" w:rsidRPr="006C1A8A" w:rsidRDefault="006C1A8A" w:rsidP="006C1A8A"/>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64AB3CDD" w14:textId="77777777" w:rsidR="006C1A8A" w:rsidRDefault="006C1A8A" w:rsidP="006C1A8A">
      <w:pPr>
        <w:keepNext/>
      </w:pPr>
      <w:r>
        <w:t>For the purposes of the present document, the following symbols apply:</w:t>
      </w:r>
    </w:p>
    <w:p w14:paraId="184ADDFA" w14:textId="77777777" w:rsidR="006C1A8A" w:rsidRDefault="006C1A8A" w:rsidP="006C1A8A">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DFD268" w14:textId="77777777" w:rsidR="006C1A8A" w:rsidRDefault="006C1A8A" w:rsidP="006C1A8A">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26E146FB" w14:textId="7DDA1B5B" w:rsidR="006C1A8A" w:rsidRPr="00DB0F2F" w:rsidRDefault="006C1A8A" w:rsidP="006C1A8A">
      <w:pPr>
        <w:rPr>
          <w:color w:val="FF0000"/>
        </w:rPr>
      </w:pPr>
      <w:bookmarkStart w:id="31" w:name="_Toc148681746"/>
      <w:r w:rsidRPr="00DB0F2F">
        <w:rPr>
          <w:color w:val="FF0000"/>
        </w:rPr>
        <w:t xml:space="preserve">Editor’s Note: This clause will provide the technical details of the </w:t>
      </w:r>
      <w:r w:rsidR="008C7376">
        <w:rPr>
          <w:color w:val="FF0000"/>
        </w:rPr>
        <w:t xml:space="preserve">AES </w:t>
      </w:r>
      <w:r w:rsidRPr="00DB0F2F">
        <w:rPr>
          <w:color w:val="FF0000"/>
        </w:rPr>
        <w:t>Algorithm Specification.</w:t>
      </w:r>
    </w:p>
    <w:p w14:paraId="7B284376" w14:textId="77777777" w:rsidR="00D242C6" w:rsidRDefault="00D242C6" w:rsidP="00541ADF"/>
    <w:p w14:paraId="68BE7909" w14:textId="77777777" w:rsidR="00D242C6" w:rsidRDefault="00D242C6" w:rsidP="00541ADF"/>
    <w:p w14:paraId="31638CB4" w14:textId="77777777" w:rsidR="00D242C6" w:rsidRDefault="00D242C6" w:rsidP="00541ADF"/>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w:t>
            </w:r>
            <w:r>
              <w:rPr>
                <w:sz w:val="16"/>
                <w:szCs w:val="16"/>
              </w:rPr>
              <w:t>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B0D02" w:rsidRDefault="003236CB" w:rsidP="00606007">
            <w:pPr>
              <w:pStyle w:val="TAL"/>
              <w:rPr>
                <w:sz w:val="16"/>
                <w:szCs w:val="16"/>
              </w:rPr>
            </w:pPr>
            <w:r w:rsidRPr="006E2DFB">
              <w:rPr>
                <w:b/>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w:t>
            </w:r>
            <w:r>
              <w:rPr>
                <w:sz w:val="16"/>
                <w:szCs w:val="16"/>
              </w:rPr>
              <w:t>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E2DFB" w:rsidRDefault="003236CB" w:rsidP="00606007">
            <w:pPr>
              <w:pStyle w:val="TAL"/>
              <w:rPr>
                <w:b/>
                <w:sz w:val="16"/>
              </w:rPr>
            </w:pPr>
            <w:r>
              <w:rPr>
                <w:b/>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5479" w14:textId="77777777" w:rsidR="008D4561" w:rsidRDefault="008D4561">
      <w:r>
        <w:separator/>
      </w:r>
    </w:p>
  </w:endnote>
  <w:endnote w:type="continuationSeparator" w:id="0">
    <w:p w14:paraId="44E015E5" w14:textId="77777777" w:rsidR="008D4561" w:rsidRDefault="008D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E6AD" w14:textId="77777777" w:rsidR="008D4561" w:rsidRDefault="008D4561">
      <w:r>
        <w:separator/>
      </w:r>
    </w:p>
  </w:footnote>
  <w:footnote w:type="continuationSeparator" w:id="0">
    <w:p w14:paraId="3B9EEA7D" w14:textId="77777777" w:rsidR="008D4561" w:rsidRDefault="008D4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5FD1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6CB">
      <w:rPr>
        <w:rFonts w:ascii="Arial" w:hAnsi="Arial" w:cs="Arial"/>
        <w:b/>
        <w:noProof/>
        <w:sz w:val="18"/>
        <w:szCs w:val="18"/>
      </w:rPr>
      <w:t>3GPP TS 35.243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79A5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6C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1128F1"/>
    <w:rsid w:val="00133525"/>
    <w:rsid w:val="001A3431"/>
    <w:rsid w:val="001A4C42"/>
    <w:rsid w:val="001A7420"/>
    <w:rsid w:val="001B6637"/>
    <w:rsid w:val="001C21C3"/>
    <w:rsid w:val="001D02C2"/>
    <w:rsid w:val="001F0C1D"/>
    <w:rsid w:val="001F1132"/>
    <w:rsid w:val="001F168B"/>
    <w:rsid w:val="002347A2"/>
    <w:rsid w:val="002675F0"/>
    <w:rsid w:val="002760EE"/>
    <w:rsid w:val="00287A91"/>
    <w:rsid w:val="002957CE"/>
    <w:rsid w:val="002B6339"/>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912E9"/>
    <w:rsid w:val="006A323F"/>
    <w:rsid w:val="006B30D0"/>
    <w:rsid w:val="006B3DFF"/>
    <w:rsid w:val="006C1219"/>
    <w:rsid w:val="006C1A8A"/>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A04B0"/>
    <w:rsid w:val="007B4532"/>
    <w:rsid w:val="007B600E"/>
    <w:rsid w:val="007F0F4A"/>
    <w:rsid w:val="007F3AE0"/>
    <w:rsid w:val="008028A4"/>
    <w:rsid w:val="00830747"/>
    <w:rsid w:val="008768CA"/>
    <w:rsid w:val="00890599"/>
    <w:rsid w:val="008C384C"/>
    <w:rsid w:val="008C7376"/>
    <w:rsid w:val="008D4561"/>
    <w:rsid w:val="008E2D68"/>
    <w:rsid w:val="008E6756"/>
    <w:rsid w:val="0090271F"/>
    <w:rsid w:val="00902E23"/>
    <w:rsid w:val="009076DD"/>
    <w:rsid w:val="009102DA"/>
    <w:rsid w:val="009114D7"/>
    <w:rsid w:val="0091348E"/>
    <w:rsid w:val="00917CCB"/>
    <w:rsid w:val="0092303D"/>
    <w:rsid w:val="00932D06"/>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42C6"/>
    <w:rsid w:val="00D4228F"/>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9</cp:revision>
  <cp:lastPrinted>2019-02-25T14:05:00Z</cp:lastPrinted>
  <dcterms:created xsi:type="dcterms:W3CDTF">2023-10-23T13:33:00Z</dcterms:created>
  <dcterms:modified xsi:type="dcterms:W3CDTF">2024-02-14T06:52:00Z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